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9638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9638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D9638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D9638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D9638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D9638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D9638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D9638D" w:rsidRPr="00D9638D">
          <w:rPr>
            <w:b w:val="0"/>
          </w:rPr>
          <w:t xml:space="preserve"> 07143/006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D9638D" w:rsidP="00232C8F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D9638D" w:rsidP="00232C8F">
            <w:r>
              <w:t>24038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D9638D" w:rsidRPr="00D9638D">
          <w:rPr>
            <w:rStyle w:val="aa"/>
          </w:rPr>
          <w:t xml:space="preserve"> 1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D9638D" w:rsidRPr="00D9638D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D9638D" w:rsidRPr="00D9638D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D9638D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D9638D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D9638D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D9638D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D9638D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D9638D" w:rsidP="00C31869">
            <w:pPr>
              <w:jc w:val="center"/>
            </w:pPr>
            <w:r>
              <w:t>071-044-982 43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D9638D" w:rsidRPr="00D9638D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D9638D" w:rsidRPr="00D9638D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63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63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63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63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63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63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63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63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9638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63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63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63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63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9638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63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D9638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63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D9638D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D963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9638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9638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9638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9638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9638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9638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9638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BC225E" w:rsidRPr="00BC225E">
          <w:rPr>
            <w:i/>
            <w:u w:val="single"/>
          </w:rPr>
          <w:t>1. Рекомендации по улучшению и оздоровлению условий труда:</w:t>
        </w:r>
        <w:r w:rsidR="00BC225E" w:rsidRPr="00BC225E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BC225E" w:rsidRPr="00BC225E">
          <w:rPr>
            <w:i/>
            <w:u w:val="single"/>
          </w:rPr>
          <w:tab/>
          <w:t>   </w:t>
        </w:r>
        <w:r w:rsidR="00BC225E" w:rsidRPr="00BC225E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BC225E" w:rsidRPr="00BC225E">
          <w:rPr>
            <w:i/>
            <w:u w:val="single"/>
          </w:rPr>
          <w:tab/>
          <w:t>   </w:t>
        </w:r>
        <w:r w:rsidR="00BC225E" w:rsidRPr="00BC225E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BC225E" w:rsidRPr="00BC225E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BC225E" w:rsidRPr="00BC225E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9638D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9638D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D9638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9638D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9638D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D9638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9638D" w:rsidRPr="00D9638D" w:rsidTr="00D9638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</w:p>
        </w:tc>
      </w:tr>
      <w:tr w:rsidR="00D9638D" w:rsidRPr="00D9638D" w:rsidTr="00D9638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  <w:r w:rsidRPr="00D9638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  <w:r w:rsidRPr="00D9638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  <w:r w:rsidRPr="00D9638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  <w:r w:rsidRPr="00D9638D">
              <w:rPr>
                <w:vertAlign w:val="superscript"/>
              </w:rPr>
              <w:t>(дата)</w:t>
            </w:r>
          </w:p>
        </w:tc>
      </w:tr>
      <w:tr w:rsidR="00D9638D" w:rsidRPr="00D9638D" w:rsidTr="00D9638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</w:p>
        </w:tc>
      </w:tr>
      <w:tr w:rsidR="00D9638D" w:rsidRPr="00D9638D" w:rsidTr="00D9638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  <w:r w:rsidRPr="00D9638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  <w:r w:rsidRPr="00D9638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  <w:r w:rsidRPr="00D9638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  <w:r w:rsidRPr="00D9638D">
              <w:rPr>
                <w:vertAlign w:val="superscript"/>
              </w:rPr>
              <w:t>(дата)</w:t>
            </w:r>
          </w:p>
        </w:tc>
      </w:tr>
      <w:tr w:rsidR="00D9638D" w:rsidRPr="00D9638D" w:rsidTr="00D9638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638D" w:rsidRPr="00D9638D" w:rsidRDefault="00D9638D" w:rsidP="004E51DC">
            <w:pPr>
              <w:pStyle w:val="a8"/>
            </w:pPr>
          </w:p>
        </w:tc>
      </w:tr>
      <w:tr w:rsidR="00D9638D" w:rsidRPr="00D9638D" w:rsidTr="00D9638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  <w:r w:rsidRPr="00D9638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  <w:r w:rsidRPr="00D9638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  <w:r w:rsidRPr="00D9638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9638D" w:rsidRPr="00D9638D" w:rsidRDefault="00D9638D" w:rsidP="004E51DC">
            <w:pPr>
              <w:pStyle w:val="a8"/>
              <w:rPr>
                <w:vertAlign w:val="superscript"/>
              </w:rPr>
            </w:pPr>
            <w:r w:rsidRPr="00D9638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BC225E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D9638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9638D" w:rsidP="004E51DC">
            <w:pPr>
              <w:pStyle w:val="a8"/>
            </w:pPr>
            <w:r>
              <w:t>Сайганова Светлана Ивановна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D9638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D9638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07143/006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5C21BB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5C21BB" w:rsidRPr="00C31869">
            <w:rPr>
              <w:rStyle w:val="ad"/>
              <w:sz w:val="20"/>
              <w:szCs w:val="20"/>
            </w:rPr>
            <w:fldChar w:fldCharType="separate"/>
          </w:r>
          <w:r w:rsidR="00D9638D">
            <w:rPr>
              <w:rStyle w:val="ad"/>
              <w:noProof/>
              <w:sz w:val="20"/>
              <w:szCs w:val="20"/>
            </w:rPr>
            <w:t>1</w:t>
          </w:r>
          <w:r w:rsidR="005C21BB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9638D" w:rsidRPr="00D9638D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1 фтизиатрическое отделение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06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684F848B66F045188605F9F274CD1DFF"/>
    <w:docVar w:name="rm_id" w:val="171"/>
    <w:docVar w:name="rm_name" w:val="                                          "/>
    <w:docVar w:name="rm_number" w:val=" 07143/006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080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80E6D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60C0F"/>
    <w:rsid w:val="00563E94"/>
    <w:rsid w:val="00576095"/>
    <w:rsid w:val="005A1558"/>
    <w:rsid w:val="005A3A36"/>
    <w:rsid w:val="005B466C"/>
    <w:rsid w:val="005B7FE8"/>
    <w:rsid w:val="005C0A9A"/>
    <w:rsid w:val="005C21BB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64FD4"/>
    <w:rsid w:val="00877BB1"/>
    <w:rsid w:val="00883461"/>
    <w:rsid w:val="00885FB9"/>
    <w:rsid w:val="00890135"/>
    <w:rsid w:val="008D2942"/>
    <w:rsid w:val="008E68DE"/>
    <w:rsid w:val="008E70C1"/>
    <w:rsid w:val="009039DF"/>
    <w:rsid w:val="0090588D"/>
    <w:rsid w:val="0092778A"/>
    <w:rsid w:val="00933CF1"/>
    <w:rsid w:val="00966AAC"/>
    <w:rsid w:val="00967790"/>
    <w:rsid w:val="0098630F"/>
    <w:rsid w:val="009F6B7F"/>
    <w:rsid w:val="00A100AB"/>
    <w:rsid w:val="00A12349"/>
    <w:rsid w:val="00A24FF3"/>
    <w:rsid w:val="00A4371E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E1926"/>
    <w:rsid w:val="00AE3B26"/>
    <w:rsid w:val="00AF796F"/>
    <w:rsid w:val="00B040A9"/>
    <w:rsid w:val="00B04F25"/>
    <w:rsid w:val="00B55882"/>
    <w:rsid w:val="00B969BD"/>
    <w:rsid w:val="00BA15A3"/>
    <w:rsid w:val="00BA5029"/>
    <w:rsid w:val="00BC225E"/>
    <w:rsid w:val="00BC2F3C"/>
    <w:rsid w:val="00BE204A"/>
    <w:rsid w:val="00C02721"/>
    <w:rsid w:val="00C03F4A"/>
    <w:rsid w:val="00C31869"/>
    <w:rsid w:val="00C709D2"/>
    <w:rsid w:val="00C745F6"/>
    <w:rsid w:val="00C81BF6"/>
    <w:rsid w:val="00CC6D65"/>
    <w:rsid w:val="00CE3307"/>
    <w:rsid w:val="00D1442B"/>
    <w:rsid w:val="00D272CC"/>
    <w:rsid w:val="00D675E7"/>
    <w:rsid w:val="00D76DF8"/>
    <w:rsid w:val="00D90D5A"/>
    <w:rsid w:val="00D9638D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64657-FCDF-468D-BBDF-A879A197B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2016-10-17T08:46:00Z</dcterms:created>
  <dcterms:modified xsi:type="dcterms:W3CDTF">2016-10-18T09:17:00Z</dcterms:modified>
</cp:coreProperties>
</file>